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92613D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875DC" w:rsidRPr="008875DC">
        <w:rPr>
          <w:rFonts w:cs="Arial"/>
          <w:noProof w:val="0"/>
          <w:sz w:val="22"/>
          <w:szCs w:val="22"/>
        </w:rPr>
        <w:t>S1-221290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A3682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B511B" w:rsidRPr="001B511B">
        <w:rPr>
          <w:rFonts w:ascii="Arial" w:hAnsi="Arial" w:cs="Arial"/>
          <w:b/>
          <w:sz w:val="22"/>
          <w:szCs w:val="22"/>
        </w:rPr>
        <w:t>Emergency services and UE rejected with "PLMN not allowed to operate in the country of the UE’s location"</w:t>
      </w:r>
    </w:p>
    <w:p w14:paraId="57C23DB4" w14:textId="3192CA36" w:rsidR="00B97703" w:rsidRPr="001B511B" w:rsidRDefault="00B97703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B511B" w:rsidRPr="001B511B">
        <w:rPr>
          <w:rFonts w:ascii="Arial" w:hAnsi="Arial" w:cs="Arial"/>
          <w:b/>
          <w:bCs/>
          <w:sz w:val="22"/>
          <w:szCs w:val="22"/>
        </w:rPr>
        <w:t>C1-223045</w:t>
      </w:r>
      <w:r w:rsidR="001B51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2C5CF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5BCBBA" w:rsidR="00B97703" w:rsidRPr="00780A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80A38">
        <w:rPr>
          <w:rFonts w:ascii="Arial" w:hAnsi="Arial" w:cs="Arial"/>
          <w:b/>
          <w:sz w:val="22"/>
          <w:szCs w:val="22"/>
        </w:rPr>
        <w:t>Source:</w:t>
      </w:r>
      <w:r w:rsidRPr="00780A38">
        <w:rPr>
          <w:rFonts w:ascii="Arial" w:hAnsi="Arial" w:cs="Arial"/>
          <w:b/>
          <w:sz w:val="22"/>
          <w:szCs w:val="22"/>
        </w:rPr>
        <w:tab/>
      </w:r>
      <w:r w:rsidR="001C5CF7" w:rsidRPr="00780A38">
        <w:rPr>
          <w:rFonts w:ascii="Arial" w:hAnsi="Arial" w:cs="Arial"/>
          <w:b/>
          <w:sz w:val="22"/>
          <w:szCs w:val="22"/>
        </w:rPr>
        <w:t>SA1</w:t>
      </w:r>
    </w:p>
    <w:p w14:paraId="77CDBBC8" w14:textId="610AF3D1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B511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1B511B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B120E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2AA9D0DB" w14:textId="7C389155" w:rsidR="00B97703" w:rsidRPr="001B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B511B">
        <w:rPr>
          <w:rFonts w:ascii="Arial" w:hAnsi="Arial" w:cs="Arial"/>
          <w:b/>
          <w:sz w:val="22"/>
          <w:szCs w:val="22"/>
          <w:lang w:val="fr-FR"/>
        </w:rPr>
        <w:t>Cc:</w:t>
      </w:r>
      <w:r w:rsidRPr="001B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0DCC" w:rsidRPr="001D0DCC">
        <w:rPr>
          <w:rFonts w:ascii="Arial" w:hAnsi="Arial" w:cs="Arial"/>
          <w:b/>
          <w:bCs/>
          <w:sz w:val="22"/>
          <w:szCs w:val="22"/>
          <w:lang w:val="fr-FR"/>
        </w:rPr>
        <w:t>SA2, SA3LI</w:t>
      </w:r>
    </w:p>
    <w:bookmarkEnd w:id="8"/>
    <w:bookmarkEnd w:id="9"/>
    <w:p w14:paraId="4FBE3C4C" w14:textId="77777777" w:rsidR="00B97703" w:rsidRPr="001B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51575A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1575A">
        <w:rPr>
          <w:rFonts w:ascii="Arial" w:hAnsi="Arial" w:cs="Arial"/>
          <w:b/>
          <w:sz w:val="22"/>
          <w:szCs w:val="22"/>
        </w:rPr>
        <w:t>Contact person:</w:t>
      </w:r>
      <w:r w:rsidRPr="0051575A">
        <w:rPr>
          <w:rFonts w:ascii="Arial" w:hAnsi="Arial" w:cs="Arial"/>
          <w:b/>
          <w:bCs/>
          <w:sz w:val="22"/>
          <w:szCs w:val="22"/>
        </w:rPr>
        <w:tab/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09DAF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CB0077">
        <w:rPr>
          <w:rFonts w:ascii="Arial" w:hAnsi="Arial" w:cs="Arial"/>
          <w:b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4DCF6B6D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</w:t>
      </w:r>
      <w:r w:rsidR="001D0DCC">
        <w:rPr>
          <w:color w:val="000000"/>
        </w:rPr>
        <w:t>3045</w:t>
      </w:r>
      <w:r w:rsidR="000F4E5C">
        <w:rPr>
          <w:color w:val="000000"/>
        </w:rPr>
        <w:t>.</w:t>
      </w:r>
    </w:p>
    <w:p w14:paraId="2E801303" w14:textId="73E56A66" w:rsidR="0040431B" w:rsidRPr="008E69FD" w:rsidRDefault="0051575A" w:rsidP="009E71D3">
      <w:pPr>
        <w:rPr>
          <w:color w:val="000000"/>
        </w:rPr>
      </w:pPr>
      <w:r w:rsidRPr="0051575A">
        <w:rPr>
          <w:bCs/>
          <w:color w:val="000000"/>
        </w:rPr>
        <w:t xml:space="preserve">There are no SA1 service requirements that prevent the UE to (re)-attempt the emergency service </w:t>
      </w:r>
      <w:proofErr w:type="gramStart"/>
      <w:r w:rsidRPr="0051575A">
        <w:rPr>
          <w:bCs/>
          <w:color w:val="000000"/>
        </w:rPr>
        <w:t>request, if</w:t>
      </w:r>
      <w:proofErr w:type="gramEnd"/>
      <w:r w:rsidRPr="0051575A">
        <w:rPr>
          <w:bCs/>
          <w:color w:val="000000"/>
        </w:rPr>
        <w:t xml:space="preserve"> the only network available to the UE is that of a satellite NG-RAN where the PLMN has rejected the UE registration.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EDAB0CB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>To CT1</w:t>
      </w:r>
      <w:r w:rsidR="00B120E5">
        <w:rPr>
          <w:rFonts w:ascii="Arial" w:hAnsi="Arial" w:cs="Arial"/>
          <w:b/>
        </w:rPr>
        <w:t xml:space="preserve"> and RAN2:</w:t>
      </w:r>
    </w:p>
    <w:p w14:paraId="53373EDB" w14:textId="0E23D060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 xml:space="preserve">SA1 asks CT1 </w:t>
      </w:r>
      <w:r w:rsidR="00B120E5">
        <w:rPr>
          <w:rFonts w:ascii="Arial" w:hAnsi="Arial" w:cs="Arial"/>
          <w:bCs/>
          <w:color w:val="000000"/>
        </w:rPr>
        <w:t xml:space="preserve">and RAN2 </w:t>
      </w:r>
      <w:r w:rsidRPr="008E69FD">
        <w:rPr>
          <w:rFonts w:ascii="Arial" w:hAnsi="Arial" w:cs="Arial"/>
          <w:bCs/>
          <w:color w:val="000000"/>
        </w:rPr>
        <w:t>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0458FBBA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 w:rsidR="00266700">
        <w:t>e</w:t>
      </w:r>
      <w:r w:rsidRPr="00C37814">
        <w:tab/>
      </w:r>
      <w:bookmarkEnd w:id="10"/>
      <w:bookmarkEnd w:id="11"/>
      <w:r w:rsidRPr="00C37814">
        <w:t xml:space="preserve">22 Aug </w:t>
      </w:r>
      <w:r w:rsidR="00266700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947C" w14:textId="77777777" w:rsidR="008B5632" w:rsidRDefault="008B5632">
      <w:pPr>
        <w:spacing w:after="0"/>
      </w:pPr>
      <w:r>
        <w:separator/>
      </w:r>
    </w:p>
  </w:endnote>
  <w:endnote w:type="continuationSeparator" w:id="0">
    <w:p w14:paraId="7C72459F" w14:textId="77777777" w:rsidR="008B5632" w:rsidRDefault="008B56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B5A5" w14:textId="77777777" w:rsidR="008B5632" w:rsidRDefault="008B5632">
      <w:pPr>
        <w:spacing w:after="0"/>
      </w:pPr>
      <w:r>
        <w:separator/>
      </w:r>
    </w:p>
  </w:footnote>
  <w:footnote w:type="continuationSeparator" w:id="0">
    <w:p w14:paraId="7FCF6611" w14:textId="77777777" w:rsidR="008B5632" w:rsidRDefault="008B56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0706025">
    <w:abstractNumId w:val="3"/>
  </w:num>
  <w:num w:numId="2" w16cid:durableId="672100349">
    <w:abstractNumId w:val="2"/>
  </w:num>
  <w:num w:numId="3" w16cid:durableId="1182549659">
    <w:abstractNumId w:val="1"/>
  </w:num>
  <w:num w:numId="4" w16cid:durableId="2039309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4E5C"/>
    <w:rsid w:val="000F6242"/>
    <w:rsid w:val="00153FE2"/>
    <w:rsid w:val="0019251F"/>
    <w:rsid w:val="001B511B"/>
    <w:rsid w:val="001C5CF7"/>
    <w:rsid w:val="001D0DCC"/>
    <w:rsid w:val="001D50E9"/>
    <w:rsid w:val="00266700"/>
    <w:rsid w:val="002D058A"/>
    <w:rsid w:val="002F1940"/>
    <w:rsid w:val="00304DEF"/>
    <w:rsid w:val="00383545"/>
    <w:rsid w:val="00385B55"/>
    <w:rsid w:val="0040431B"/>
    <w:rsid w:val="00433500"/>
    <w:rsid w:val="00433F71"/>
    <w:rsid w:val="00440D43"/>
    <w:rsid w:val="004869EB"/>
    <w:rsid w:val="004E3939"/>
    <w:rsid w:val="0051575A"/>
    <w:rsid w:val="00572763"/>
    <w:rsid w:val="00614209"/>
    <w:rsid w:val="006B5384"/>
    <w:rsid w:val="00780A38"/>
    <w:rsid w:val="007F4F92"/>
    <w:rsid w:val="008875DC"/>
    <w:rsid w:val="008B5632"/>
    <w:rsid w:val="008D772F"/>
    <w:rsid w:val="00933549"/>
    <w:rsid w:val="0094478E"/>
    <w:rsid w:val="0099764C"/>
    <w:rsid w:val="009E71D3"/>
    <w:rsid w:val="00A2023C"/>
    <w:rsid w:val="00A53463"/>
    <w:rsid w:val="00B02FFB"/>
    <w:rsid w:val="00B120E5"/>
    <w:rsid w:val="00B97703"/>
    <w:rsid w:val="00C11374"/>
    <w:rsid w:val="00C31645"/>
    <w:rsid w:val="00C37814"/>
    <w:rsid w:val="00C44452"/>
    <w:rsid w:val="00CB0077"/>
    <w:rsid w:val="00CC2E87"/>
    <w:rsid w:val="00CF3ABC"/>
    <w:rsid w:val="00CF6087"/>
    <w:rsid w:val="00D3678D"/>
    <w:rsid w:val="00DB27A8"/>
    <w:rsid w:val="00E32291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266700"/>
  </w:style>
  <w:style w:type="character" w:styleId="UnresolvedMention">
    <w:name w:val="Unresolved Mention"/>
    <w:uiPriority w:val="99"/>
    <w:semiHidden/>
    <w:unhideWhenUsed/>
    <w:rsid w:val="00887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80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Apple_r1</cp:lastModifiedBy>
  <cp:revision>28</cp:revision>
  <cp:lastPrinted>2002-04-23T07:10:00Z</cp:lastPrinted>
  <dcterms:created xsi:type="dcterms:W3CDTF">2021-06-24T08:21:00Z</dcterms:created>
  <dcterms:modified xsi:type="dcterms:W3CDTF">2022-05-20T10:16:00Z</dcterms:modified>
</cp:coreProperties>
</file>